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6783" w:rsidRPr="009F0C6E" w:rsidRDefault="00E96783" w:rsidP="00A239C2">
      <w:pPr>
        <w:spacing w:line="240" w:lineRule="auto"/>
        <w:rPr>
          <w:rFonts w:ascii="Arial" w:hAnsi="Arial" w:cs="Arial"/>
          <w:b/>
          <w:sz w:val="20"/>
          <w:szCs w:val="20"/>
        </w:rPr>
      </w:pPr>
      <w:r w:rsidRPr="009F0C6E">
        <w:rPr>
          <w:rFonts w:ascii="Arial" w:hAnsi="Arial" w:cs="Arial"/>
          <w:b/>
          <w:sz w:val="20"/>
          <w:szCs w:val="20"/>
        </w:rPr>
        <w:t>И. Ф. Анненский</w:t>
      </w:r>
    </w:p>
    <w:p w:rsidR="00E96783" w:rsidRPr="00AC1610" w:rsidRDefault="00E96783" w:rsidP="00A239C2">
      <w:pPr>
        <w:spacing w:line="240" w:lineRule="auto"/>
        <w:rPr>
          <w:rFonts w:ascii="Arial" w:hAnsi="Arial" w:cs="Arial"/>
          <w:sz w:val="20"/>
          <w:szCs w:val="20"/>
        </w:rPr>
      </w:pPr>
    </w:p>
    <w:p w:rsidR="00E96783" w:rsidRPr="00AC1610" w:rsidRDefault="00E96783" w:rsidP="00A239C2">
      <w:pPr>
        <w:spacing w:line="240" w:lineRule="auto"/>
        <w:rPr>
          <w:rFonts w:ascii="Arial" w:hAnsi="Arial" w:cs="Arial"/>
          <w:sz w:val="20"/>
          <w:szCs w:val="20"/>
        </w:rPr>
      </w:pPr>
      <w:r w:rsidRPr="00AC1610">
        <w:rPr>
          <w:rFonts w:ascii="Arial" w:hAnsi="Arial" w:cs="Arial"/>
          <w:sz w:val="20"/>
          <w:szCs w:val="20"/>
        </w:rPr>
        <w:t>Среди миров, в мерцании светил</w:t>
      </w:r>
    </w:p>
    <w:p w:rsidR="00E96783" w:rsidRPr="00AC1610" w:rsidRDefault="00E96783" w:rsidP="00A239C2">
      <w:pPr>
        <w:spacing w:line="240" w:lineRule="auto"/>
        <w:rPr>
          <w:rFonts w:ascii="Arial" w:hAnsi="Arial" w:cs="Arial"/>
          <w:sz w:val="20"/>
          <w:szCs w:val="20"/>
        </w:rPr>
      </w:pPr>
      <w:r w:rsidRPr="00AC1610">
        <w:rPr>
          <w:rFonts w:ascii="Arial" w:hAnsi="Arial" w:cs="Arial"/>
          <w:sz w:val="20"/>
          <w:szCs w:val="20"/>
        </w:rPr>
        <w:t>Одной звезды я повторяю имя…</w:t>
      </w:r>
    </w:p>
    <w:p w:rsidR="00E96783" w:rsidRPr="00AC1610" w:rsidRDefault="00E96783" w:rsidP="00A239C2">
      <w:pPr>
        <w:spacing w:line="240" w:lineRule="auto"/>
        <w:rPr>
          <w:rFonts w:ascii="Arial" w:hAnsi="Arial" w:cs="Arial"/>
          <w:sz w:val="20"/>
          <w:szCs w:val="20"/>
        </w:rPr>
      </w:pPr>
      <w:r w:rsidRPr="00AC1610">
        <w:rPr>
          <w:rFonts w:ascii="Arial" w:hAnsi="Arial" w:cs="Arial"/>
          <w:sz w:val="20"/>
          <w:szCs w:val="20"/>
        </w:rPr>
        <w:t>Не потому, чтоб я ее любил,</w:t>
      </w:r>
    </w:p>
    <w:p w:rsidR="00E96783" w:rsidRPr="00AC1610" w:rsidRDefault="00E96783" w:rsidP="00A239C2">
      <w:pPr>
        <w:spacing w:line="240" w:lineRule="auto"/>
        <w:rPr>
          <w:rFonts w:ascii="Arial" w:hAnsi="Arial" w:cs="Arial"/>
          <w:sz w:val="20"/>
          <w:szCs w:val="20"/>
        </w:rPr>
      </w:pPr>
      <w:r w:rsidRPr="00AC1610">
        <w:rPr>
          <w:rFonts w:ascii="Arial" w:hAnsi="Arial" w:cs="Arial"/>
          <w:sz w:val="20"/>
          <w:szCs w:val="20"/>
        </w:rPr>
        <w:t>А потому, что я томлюсь с другими.</w:t>
      </w:r>
    </w:p>
    <w:p w:rsidR="00E96783" w:rsidRPr="00AC1610" w:rsidRDefault="00E96783" w:rsidP="00A239C2">
      <w:pPr>
        <w:spacing w:line="240" w:lineRule="auto"/>
        <w:rPr>
          <w:rFonts w:ascii="Arial" w:hAnsi="Arial" w:cs="Arial"/>
          <w:sz w:val="20"/>
          <w:szCs w:val="20"/>
        </w:rPr>
      </w:pPr>
      <w:r w:rsidRPr="00AC1610">
        <w:rPr>
          <w:rFonts w:ascii="Arial" w:hAnsi="Arial" w:cs="Arial"/>
          <w:sz w:val="20"/>
          <w:szCs w:val="20"/>
        </w:rPr>
        <w:t>И если мне сомненье тяжело,</w:t>
      </w:r>
    </w:p>
    <w:p w:rsidR="00E96783" w:rsidRPr="00AC1610" w:rsidRDefault="00E96783" w:rsidP="00A239C2">
      <w:pPr>
        <w:spacing w:line="240" w:lineRule="auto"/>
        <w:rPr>
          <w:rFonts w:ascii="Arial" w:hAnsi="Arial" w:cs="Arial"/>
          <w:sz w:val="20"/>
          <w:szCs w:val="20"/>
        </w:rPr>
      </w:pPr>
      <w:r w:rsidRPr="00AC1610">
        <w:rPr>
          <w:rFonts w:ascii="Arial" w:hAnsi="Arial" w:cs="Arial"/>
          <w:sz w:val="20"/>
          <w:szCs w:val="20"/>
        </w:rPr>
        <w:t>Я у нее одной ищу ответа,</w:t>
      </w:r>
    </w:p>
    <w:p w:rsidR="00E96783" w:rsidRPr="00AC1610" w:rsidRDefault="00E96783" w:rsidP="00A239C2">
      <w:pPr>
        <w:spacing w:line="240" w:lineRule="auto"/>
        <w:rPr>
          <w:rFonts w:ascii="Arial" w:hAnsi="Arial" w:cs="Arial"/>
          <w:sz w:val="20"/>
          <w:szCs w:val="20"/>
        </w:rPr>
      </w:pPr>
      <w:r w:rsidRPr="00AC1610">
        <w:rPr>
          <w:rFonts w:ascii="Arial" w:hAnsi="Arial" w:cs="Arial"/>
          <w:sz w:val="20"/>
          <w:szCs w:val="20"/>
        </w:rPr>
        <w:t>Не потому, что от нее светло,</w:t>
      </w:r>
    </w:p>
    <w:p w:rsidR="00E96783" w:rsidRDefault="00E96783" w:rsidP="00A239C2">
      <w:pPr>
        <w:spacing w:line="240" w:lineRule="auto"/>
        <w:rPr>
          <w:rFonts w:ascii="Arial" w:hAnsi="Arial" w:cs="Arial"/>
          <w:sz w:val="20"/>
          <w:szCs w:val="20"/>
        </w:rPr>
      </w:pPr>
      <w:r w:rsidRPr="00AC1610">
        <w:rPr>
          <w:rFonts w:ascii="Arial" w:hAnsi="Arial" w:cs="Arial"/>
          <w:sz w:val="20"/>
          <w:szCs w:val="20"/>
        </w:rPr>
        <w:t>А потому, что с не надо света.</w:t>
      </w:r>
    </w:p>
    <w:p w:rsidR="00E96783" w:rsidRDefault="00E96783" w:rsidP="00A239C2">
      <w:pPr>
        <w:spacing w:line="240" w:lineRule="auto"/>
        <w:rPr>
          <w:rFonts w:ascii="Arial" w:hAnsi="Arial" w:cs="Arial"/>
          <w:sz w:val="20"/>
          <w:szCs w:val="20"/>
        </w:rPr>
      </w:pPr>
    </w:p>
    <w:p w:rsidR="00E96783" w:rsidRDefault="00E96783" w:rsidP="00A239C2">
      <w:pPr>
        <w:spacing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«Смычок и струны»</w:t>
      </w:r>
    </w:p>
    <w:p w:rsidR="00E96783" w:rsidRDefault="00E96783" w:rsidP="00A239C2">
      <w:pPr>
        <w:spacing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Какой тяжелый, темный бред!</w:t>
      </w:r>
    </w:p>
    <w:p w:rsidR="00E96783" w:rsidRDefault="00E96783" w:rsidP="00A239C2">
      <w:pPr>
        <w:spacing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Как эти выси мутно-лунны!</w:t>
      </w:r>
    </w:p>
    <w:p w:rsidR="00E96783" w:rsidRDefault="00E96783" w:rsidP="00A239C2">
      <w:pPr>
        <w:spacing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Касаться скрипки столько лет</w:t>
      </w:r>
    </w:p>
    <w:p w:rsidR="00E96783" w:rsidRDefault="00E96783" w:rsidP="00A239C2">
      <w:pPr>
        <w:spacing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И не узнать при свете струны.</w:t>
      </w:r>
    </w:p>
    <w:p w:rsidR="00E96783" w:rsidRDefault="00E96783" w:rsidP="00A239C2">
      <w:pPr>
        <w:spacing w:line="240" w:lineRule="auto"/>
        <w:rPr>
          <w:rFonts w:ascii="Arial" w:hAnsi="Arial" w:cs="Arial"/>
          <w:sz w:val="20"/>
          <w:szCs w:val="20"/>
        </w:rPr>
      </w:pPr>
    </w:p>
    <w:p w:rsidR="00E96783" w:rsidRDefault="00E96783" w:rsidP="00A239C2">
      <w:pPr>
        <w:spacing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Кому ж нас надо, кто зажег</w:t>
      </w:r>
    </w:p>
    <w:p w:rsidR="00E96783" w:rsidRDefault="00E96783" w:rsidP="00A239C2">
      <w:pPr>
        <w:spacing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Два желтых лика, два унылых…</w:t>
      </w:r>
    </w:p>
    <w:p w:rsidR="00E96783" w:rsidRDefault="00E96783" w:rsidP="00A239C2">
      <w:pPr>
        <w:spacing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И вдруг почувствовал смычок,</w:t>
      </w:r>
    </w:p>
    <w:p w:rsidR="00E96783" w:rsidRDefault="00E96783" w:rsidP="00A239C2">
      <w:pPr>
        <w:spacing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Что кто-то взял и кто-то слил их.</w:t>
      </w:r>
    </w:p>
    <w:p w:rsidR="00E96783" w:rsidRDefault="00E96783" w:rsidP="00A239C2">
      <w:pPr>
        <w:spacing w:line="240" w:lineRule="auto"/>
        <w:rPr>
          <w:rFonts w:ascii="Arial" w:hAnsi="Arial" w:cs="Arial"/>
          <w:sz w:val="20"/>
          <w:szCs w:val="20"/>
        </w:rPr>
      </w:pPr>
    </w:p>
    <w:p w:rsidR="00E96783" w:rsidRDefault="00E96783" w:rsidP="00A239C2">
      <w:pPr>
        <w:spacing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«О, как давно! Сквозь эту тьму</w:t>
      </w:r>
    </w:p>
    <w:p w:rsidR="00E96783" w:rsidRDefault="00E96783" w:rsidP="00A239C2">
      <w:pPr>
        <w:spacing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Скажи одно, ты та ли, та ли?»</w:t>
      </w:r>
    </w:p>
    <w:p w:rsidR="00E96783" w:rsidRDefault="00E96783" w:rsidP="00A239C2">
      <w:pPr>
        <w:spacing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И струны ластились к нему,</w:t>
      </w:r>
    </w:p>
    <w:p w:rsidR="00E96783" w:rsidRDefault="00E96783" w:rsidP="00A239C2">
      <w:pPr>
        <w:spacing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Звеня, но, ластясь, трепетали.</w:t>
      </w:r>
    </w:p>
    <w:p w:rsidR="00E96783" w:rsidRDefault="00E96783" w:rsidP="00A239C2">
      <w:pPr>
        <w:spacing w:line="240" w:lineRule="auto"/>
        <w:rPr>
          <w:rFonts w:ascii="Arial" w:hAnsi="Arial" w:cs="Arial"/>
          <w:sz w:val="20"/>
          <w:szCs w:val="20"/>
        </w:rPr>
      </w:pPr>
    </w:p>
    <w:p w:rsidR="00E96783" w:rsidRDefault="00E96783" w:rsidP="00A239C2">
      <w:pPr>
        <w:spacing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«Не правда ль, больше никогда</w:t>
      </w:r>
    </w:p>
    <w:p w:rsidR="00E96783" w:rsidRDefault="00E96783" w:rsidP="00A239C2">
      <w:pPr>
        <w:spacing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Мы не расстанемся? Довольно?..»</w:t>
      </w:r>
    </w:p>
    <w:p w:rsidR="00E96783" w:rsidRDefault="00E96783" w:rsidP="00A239C2">
      <w:pPr>
        <w:spacing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И скрипка отвечала да, </w:t>
      </w:r>
    </w:p>
    <w:p w:rsidR="00E96783" w:rsidRDefault="00E96783" w:rsidP="00A239C2">
      <w:pPr>
        <w:spacing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Но сердцу скрипки было больно.</w:t>
      </w:r>
    </w:p>
    <w:p w:rsidR="00E96783" w:rsidRDefault="00E96783" w:rsidP="00A239C2">
      <w:pPr>
        <w:spacing w:line="240" w:lineRule="auto"/>
        <w:rPr>
          <w:rFonts w:ascii="Arial" w:hAnsi="Arial" w:cs="Arial"/>
          <w:sz w:val="20"/>
          <w:szCs w:val="20"/>
        </w:rPr>
      </w:pPr>
    </w:p>
    <w:p w:rsidR="00E96783" w:rsidRDefault="00E96783" w:rsidP="00A239C2">
      <w:pPr>
        <w:spacing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Смычок все понял, он затих,</w:t>
      </w:r>
    </w:p>
    <w:p w:rsidR="00E96783" w:rsidRDefault="00E96783" w:rsidP="00A239C2">
      <w:pPr>
        <w:spacing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А в скрипке эхо все держалось…</w:t>
      </w:r>
    </w:p>
    <w:p w:rsidR="00E96783" w:rsidRDefault="00E96783" w:rsidP="00A239C2">
      <w:pPr>
        <w:spacing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И было мукою для них, </w:t>
      </w:r>
    </w:p>
    <w:p w:rsidR="00E96783" w:rsidRDefault="00E96783" w:rsidP="00A239C2">
      <w:pPr>
        <w:spacing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Что людям мукою казалось.</w:t>
      </w:r>
    </w:p>
    <w:p w:rsidR="00E96783" w:rsidRDefault="00E96783" w:rsidP="00A239C2">
      <w:pPr>
        <w:spacing w:line="240" w:lineRule="auto"/>
        <w:rPr>
          <w:rFonts w:ascii="Arial" w:hAnsi="Arial" w:cs="Arial"/>
          <w:sz w:val="20"/>
          <w:szCs w:val="20"/>
        </w:rPr>
      </w:pPr>
    </w:p>
    <w:p w:rsidR="00E96783" w:rsidRDefault="00E96783" w:rsidP="00A239C2">
      <w:pPr>
        <w:spacing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Но человек не погасил</w:t>
      </w:r>
    </w:p>
    <w:p w:rsidR="00E96783" w:rsidRDefault="00E96783" w:rsidP="00A239C2">
      <w:pPr>
        <w:spacing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До утра свеч… И струны пели…</w:t>
      </w:r>
    </w:p>
    <w:p w:rsidR="00E96783" w:rsidRDefault="00E96783" w:rsidP="00A239C2">
      <w:pPr>
        <w:spacing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Лишь солнце их нашло без сил</w:t>
      </w:r>
    </w:p>
    <w:p w:rsidR="00E96783" w:rsidRDefault="00E96783" w:rsidP="00A239C2">
      <w:pPr>
        <w:spacing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На черном бархате постели.</w:t>
      </w:r>
    </w:p>
    <w:p w:rsidR="00E96783" w:rsidRDefault="00E96783" w:rsidP="00A239C2">
      <w:pPr>
        <w:spacing w:line="240" w:lineRule="auto"/>
        <w:rPr>
          <w:rFonts w:ascii="Arial" w:hAnsi="Arial" w:cs="Arial"/>
          <w:sz w:val="20"/>
          <w:szCs w:val="20"/>
        </w:rPr>
      </w:pPr>
    </w:p>
    <w:p w:rsidR="00E96783" w:rsidRPr="009F0C6E" w:rsidRDefault="00E96783" w:rsidP="00A239C2">
      <w:pPr>
        <w:spacing w:line="240" w:lineRule="auto"/>
        <w:rPr>
          <w:rFonts w:ascii="Arial" w:hAnsi="Arial" w:cs="Arial"/>
          <w:b/>
          <w:sz w:val="20"/>
          <w:szCs w:val="20"/>
        </w:rPr>
      </w:pPr>
      <w:r w:rsidRPr="009F0C6E">
        <w:rPr>
          <w:rFonts w:ascii="Arial" w:hAnsi="Arial" w:cs="Arial"/>
          <w:b/>
          <w:sz w:val="20"/>
          <w:szCs w:val="20"/>
        </w:rPr>
        <w:t>В. Брюсов</w:t>
      </w:r>
    </w:p>
    <w:p w:rsidR="00E96783" w:rsidRPr="00AC1610" w:rsidRDefault="00E96783" w:rsidP="00A239C2">
      <w:pPr>
        <w:spacing w:line="240" w:lineRule="auto"/>
        <w:rPr>
          <w:rFonts w:ascii="Arial" w:hAnsi="Arial" w:cs="Arial"/>
          <w:sz w:val="20"/>
          <w:szCs w:val="20"/>
        </w:rPr>
      </w:pPr>
      <w:r w:rsidRPr="00AC1610">
        <w:rPr>
          <w:rFonts w:ascii="Arial" w:hAnsi="Arial" w:cs="Arial"/>
          <w:sz w:val="20"/>
          <w:szCs w:val="20"/>
        </w:rPr>
        <w:t>«Кинжал</w:t>
      </w:r>
      <w:r>
        <w:rPr>
          <w:rFonts w:ascii="Arial" w:hAnsi="Arial" w:cs="Arial"/>
          <w:sz w:val="20"/>
          <w:szCs w:val="20"/>
        </w:rPr>
        <w:t>»</w:t>
      </w:r>
    </w:p>
    <w:p w:rsidR="00E96783" w:rsidRPr="00AC1610" w:rsidRDefault="00E96783" w:rsidP="00A239C2">
      <w:pPr>
        <w:spacing w:line="240" w:lineRule="auto"/>
        <w:rPr>
          <w:rFonts w:ascii="Arial" w:hAnsi="Arial" w:cs="Arial"/>
          <w:sz w:val="20"/>
          <w:szCs w:val="20"/>
        </w:rPr>
      </w:pPr>
      <w:r w:rsidRPr="00AC1610">
        <w:rPr>
          <w:rFonts w:ascii="Arial" w:hAnsi="Arial" w:cs="Arial"/>
          <w:sz w:val="20"/>
          <w:szCs w:val="20"/>
        </w:rPr>
        <w:t>Из ножен вырван он и блещет вам в глаза,</w:t>
      </w:r>
    </w:p>
    <w:p w:rsidR="00E96783" w:rsidRPr="00AC1610" w:rsidRDefault="00E96783" w:rsidP="00A239C2">
      <w:pPr>
        <w:spacing w:line="240" w:lineRule="auto"/>
        <w:rPr>
          <w:rFonts w:ascii="Arial" w:hAnsi="Arial" w:cs="Arial"/>
          <w:sz w:val="20"/>
          <w:szCs w:val="20"/>
        </w:rPr>
      </w:pPr>
      <w:r w:rsidRPr="00AC1610">
        <w:rPr>
          <w:rFonts w:ascii="Arial" w:hAnsi="Arial" w:cs="Arial"/>
          <w:sz w:val="20"/>
          <w:szCs w:val="20"/>
        </w:rPr>
        <w:t>Как и в былые дни отточенный и острый.</w:t>
      </w:r>
    </w:p>
    <w:p w:rsidR="00E96783" w:rsidRPr="00AC1610" w:rsidRDefault="00E96783" w:rsidP="00A239C2">
      <w:pPr>
        <w:spacing w:line="240" w:lineRule="auto"/>
        <w:rPr>
          <w:rFonts w:ascii="Arial" w:hAnsi="Arial" w:cs="Arial"/>
          <w:sz w:val="20"/>
          <w:szCs w:val="20"/>
        </w:rPr>
      </w:pPr>
      <w:r w:rsidRPr="00AC1610">
        <w:rPr>
          <w:rFonts w:ascii="Arial" w:hAnsi="Arial" w:cs="Arial"/>
          <w:sz w:val="20"/>
          <w:szCs w:val="20"/>
        </w:rPr>
        <w:t>Поэт всегда с людьми, когда шумит гроза,</w:t>
      </w:r>
    </w:p>
    <w:p w:rsidR="00E96783" w:rsidRPr="00AC1610" w:rsidRDefault="00E96783" w:rsidP="00A239C2">
      <w:pPr>
        <w:spacing w:line="240" w:lineRule="auto"/>
        <w:rPr>
          <w:rFonts w:ascii="Arial" w:hAnsi="Arial" w:cs="Arial"/>
          <w:sz w:val="20"/>
          <w:szCs w:val="20"/>
        </w:rPr>
      </w:pPr>
      <w:r w:rsidRPr="00AC1610">
        <w:rPr>
          <w:rFonts w:ascii="Arial" w:hAnsi="Arial" w:cs="Arial"/>
          <w:sz w:val="20"/>
          <w:szCs w:val="20"/>
        </w:rPr>
        <w:t>И песня с бурей вечно сестры.</w:t>
      </w:r>
    </w:p>
    <w:p w:rsidR="00E96783" w:rsidRPr="00AC1610" w:rsidRDefault="00E96783" w:rsidP="00A239C2">
      <w:pPr>
        <w:spacing w:line="240" w:lineRule="auto"/>
        <w:rPr>
          <w:rFonts w:ascii="Arial" w:hAnsi="Arial" w:cs="Arial"/>
          <w:sz w:val="20"/>
          <w:szCs w:val="20"/>
        </w:rPr>
      </w:pPr>
    </w:p>
    <w:p w:rsidR="00E96783" w:rsidRPr="00AC1610" w:rsidRDefault="00E96783" w:rsidP="00A239C2">
      <w:pPr>
        <w:spacing w:line="240" w:lineRule="auto"/>
        <w:rPr>
          <w:rFonts w:ascii="Arial" w:hAnsi="Arial" w:cs="Arial"/>
          <w:sz w:val="20"/>
          <w:szCs w:val="20"/>
        </w:rPr>
      </w:pPr>
      <w:r w:rsidRPr="00AC1610">
        <w:rPr>
          <w:rFonts w:ascii="Arial" w:hAnsi="Arial" w:cs="Arial"/>
          <w:sz w:val="20"/>
          <w:szCs w:val="20"/>
        </w:rPr>
        <w:t>Когда не видел я ни дерзости, ни сил,</w:t>
      </w:r>
    </w:p>
    <w:p w:rsidR="00E96783" w:rsidRPr="00AC1610" w:rsidRDefault="00E96783" w:rsidP="00A239C2">
      <w:pPr>
        <w:spacing w:line="240" w:lineRule="auto"/>
        <w:rPr>
          <w:rFonts w:ascii="Arial" w:hAnsi="Arial" w:cs="Arial"/>
          <w:sz w:val="20"/>
          <w:szCs w:val="20"/>
        </w:rPr>
      </w:pPr>
      <w:r w:rsidRPr="00AC1610">
        <w:rPr>
          <w:rFonts w:ascii="Arial" w:hAnsi="Arial" w:cs="Arial"/>
          <w:sz w:val="20"/>
          <w:szCs w:val="20"/>
        </w:rPr>
        <w:t>Когда все под ярмом клонили молча выи,</w:t>
      </w:r>
    </w:p>
    <w:p w:rsidR="00E96783" w:rsidRPr="00AC1610" w:rsidRDefault="00E96783" w:rsidP="00A239C2">
      <w:pPr>
        <w:spacing w:line="240" w:lineRule="auto"/>
        <w:rPr>
          <w:rFonts w:ascii="Arial" w:hAnsi="Arial" w:cs="Arial"/>
          <w:sz w:val="20"/>
          <w:szCs w:val="20"/>
        </w:rPr>
      </w:pPr>
      <w:r w:rsidRPr="00AC1610">
        <w:rPr>
          <w:rFonts w:ascii="Arial" w:hAnsi="Arial" w:cs="Arial"/>
          <w:sz w:val="20"/>
          <w:szCs w:val="20"/>
        </w:rPr>
        <w:t>Я уходил в страну молчанья и могил,</w:t>
      </w:r>
    </w:p>
    <w:p w:rsidR="00E96783" w:rsidRPr="00AC1610" w:rsidRDefault="00E96783" w:rsidP="00A239C2">
      <w:pPr>
        <w:spacing w:line="240" w:lineRule="auto"/>
        <w:rPr>
          <w:rFonts w:ascii="Arial" w:hAnsi="Arial" w:cs="Arial"/>
          <w:sz w:val="20"/>
          <w:szCs w:val="20"/>
        </w:rPr>
      </w:pPr>
      <w:r w:rsidRPr="00AC1610">
        <w:rPr>
          <w:rFonts w:ascii="Arial" w:hAnsi="Arial" w:cs="Arial"/>
          <w:sz w:val="20"/>
          <w:szCs w:val="20"/>
        </w:rPr>
        <w:t>В века, загадочно былые.</w:t>
      </w:r>
    </w:p>
    <w:p w:rsidR="00E96783" w:rsidRPr="00AC1610" w:rsidRDefault="00E96783" w:rsidP="00A239C2">
      <w:pPr>
        <w:spacing w:line="240" w:lineRule="auto"/>
        <w:rPr>
          <w:rFonts w:ascii="Arial" w:hAnsi="Arial" w:cs="Arial"/>
          <w:sz w:val="20"/>
          <w:szCs w:val="20"/>
        </w:rPr>
      </w:pPr>
    </w:p>
    <w:p w:rsidR="00E96783" w:rsidRPr="00AC1610" w:rsidRDefault="00E96783" w:rsidP="00A239C2">
      <w:pPr>
        <w:spacing w:line="240" w:lineRule="auto"/>
        <w:rPr>
          <w:rFonts w:ascii="Arial" w:hAnsi="Arial" w:cs="Arial"/>
          <w:sz w:val="20"/>
          <w:szCs w:val="20"/>
        </w:rPr>
      </w:pPr>
      <w:r w:rsidRPr="00AC1610">
        <w:rPr>
          <w:rFonts w:ascii="Arial" w:hAnsi="Arial" w:cs="Arial"/>
          <w:sz w:val="20"/>
          <w:szCs w:val="20"/>
        </w:rPr>
        <w:t>Как ненавидел я всей этой жизни строй,</w:t>
      </w:r>
    </w:p>
    <w:p w:rsidR="00E96783" w:rsidRPr="00AC1610" w:rsidRDefault="00E96783" w:rsidP="00A239C2">
      <w:pPr>
        <w:spacing w:line="240" w:lineRule="auto"/>
        <w:rPr>
          <w:rFonts w:ascii="Arial" w:hAnsi="Arial" w:cs="Arial"/>
          <w:sz w:val="20"/>
          <w:szCs w:val="20"/>
        </w:rPr>
      </w:pPr>
      <w:r w:rsidRPr="00AC1610">
        <w:rPr>
          <w:rFonts w:ascii="Arial" w:hAnsi="Arial" w:cs="Arial"/>
          <w:sz w:val="20"/>
          <w:szCs w:val="20"/>
        </w:rPr>
        <w:t>Позорно-мелочный, неправый, некрасивый,</w:t>
      </w:r>
    </w:p>
    <w:p w:rsidR="00E96783" w:rsidRPr="00AC1610" w:rsidRDefault="00E96783" w:rsidP="00A239C2">
      <w:pPr>
        <w:spacing w:line="240" w:lineRule="auto"/>
        <w:rPr>
          <w:rFonts w:ascii="Arial" w:hAnsi="Arial" w:cs="Arial"/>
          <w:sz w:val="20"/>
          <w:szCs w:val="20"/>
        </w:rPr>
      </w:pPr>
      <w:r w:rsidRPr="00AC1610">
        <w:rPr>
          <w:rFonts w:ascii="Arial" w:hAnsi="Arial" w:cs="Arial"/>
          <w:sz w:val="20"/>
          <w:szCs w:val="20"/>
        </w:rPr>
        <w:t>Но я на зов к борьбе лишь хохотал порой,</w:t>
      </w:r>
    </w:p>
    <w:p w:rsidR="00E96783" w:rsidRPr="00AC1610" w:rsidRDefault="00E96783" w:rsidP="00A239C2">
      <w:pPr>
        <w:spacing w:line="240" w:lineRule="auto"/>
        <w:rPr>
          <w:rFonts w:ascii="Arial" w:hAnsi="Arial" w:cs="Arial"/>
          <w:sz w:val="20"/>
          <w:szCs w:val="20"/>
        </w:rPr>
      </w:pPr>
      <w:r w:rsidRPr="00AC1610">
        <w:rPr>
          <w:rFonts w:ascii="Arial" w:hAnsi="Arial" w:cs="Arial"/>
          <w:sz w:val="20"/>
          <w:szCs w:val="20"/>
        </w:rPr>
        <w:t>Не веря в робкие призывы.</w:t>
      </w:r>
    </w:p>
    <w:p w:rsidR="00E96783" w:rsidRPr="00AC1610" w:rsidRDefault="00E96783" w:rsidP="00A239C2">
      <w:pPr>
        <w:spacing w:line="240" w:lineRule="auto"/>
        <w:rPr>
          <w:rFonts w:ascii="Arial" w:hAnsi="Arial" w:cs="Arial"/>
          <w:sz w:val="20"/>
          <w:szCs w:val="20"/>
        </w:rPr>
      </w:pPr>
    </w:p>
    <w:p w:rsidR="00E96783" w:rsidRPr="00AC1610" w:rsidRDefault="00E96783" w:rsidP="00A239C2">
      <w:pPr>
        <w:spacing w:line="240" w:lineRule="auto"/>
        <w:rPr>
          <w:rFonts w:ascii="Arial" w:hAnsi="Arial" w:cs="Arial"/>
          <w:sz w:val="20"/>
          <w:szCs w:val="20"/>
        </w:rPr>
      </w:pPr>
      <w:r w:rsidRPr="00AC1610">
        <w:rPr>
          <w:rFonts w:ascii="Arial" w:hAnsi="Arial" w:cs="Arial"/>
          <w:sz w:val="20"/>
          <w:szCs w:val="20"/>
        </w:rPr>
        <w:t>Но чуть заслышал я заветный зов трубы,</w:t>
      </w:r>
    </w:p>
    <w:p w:rsidR="00E96783" w:rsidRPr="00AC1610" w:rsidRDefault="00E96783" w:rsidP="00A239C2">
      <w:pPr>
        <w:spacing w:line="240" w:lineRule="auto"/>
        <w:rPr>
          <w:rFonts w:ascii="Arial" w:hAnsi="Arial" w:cs="Arial"/>
          <w:sz w:val="20"/>
          <w:szCs w:val="20"/>
        </w:rPr>
      </w:pPr>
      <w:r w:rsidRPr="00AC1610">
        <w:rPr>
          <w:rFonts w:ascii="Arial" w:hAnsi="Arial" w:cs="Arial"/>
          <w:sz w:val="20"/>
          <w:szCs w:val="20"/>
        </w:rPr>
        <w:t>Едва раскинулись огнистые знамена,</w:t>
      </w:r>
    </w:p>
    <w:p w:rsidR="00E96783" w:rsidRPr="00AC1610" w:rsidRDefault="00E96783" w:rsidP="00A239C2">
      <w:pPr>
        <w:spacing w:line="240" w:lineRule="auto"/>
        <w:rPr>
          <w:rFonts w:ascii="Arial" w:hAnsi="Arial" w:cs="Arial"/>
          <w:sz w:val="20"/>
          <w:szCs w:val="20"/>
        </w:rPr>
      </w:pPr>
      <w:r w:rsidRPr="00AC1610">
        <w:rPr>
          <w:rFonts w:ascii="Arial" w:hAnsi="Arial" w:cs="Arial"/>
          <w:sz w:val="20"/>
          <w:szCs w:val="20"/>
        </w:rPr>
        <w:t>Я – отзыв вам кричу, я – песенник борьбы,</w:t>
      </w:r>
    </w:p>
    <w:p w:rsidR="00E96783" w:rsidRPr="00AC1610" w:rsidRDefault="00E96783" w:rsidP="00A239C2">
      <w:pPr>
        <w:spacing w:line="240" w:lineRule="auto"/>
        <w:rPr>
          <w:rFonts w:ascii="Arial" w:hAnsi="Arial" w:cs="Arial"/>
          <w:sz w:val="20"/>
          <w:szCs w:val="20"/>
        </w:rPr>
      </w:pPr>
      <w:r w:rsidRPr="00AC1610">
        <w:rPr>
          <w:rFonts w:ascii="Arial" w:hAnsi="Arial" w:cs="Arial"/>
          <w:sz w:val="20"/>
          <w:szCs w:val="20"/>
        </w:rPr>
        <w:t>Я вторю грому с небосклона.</w:t>
      </w:r>
    </w:p>
    <w:p w:rsidR="00E96783" w:rsidRPr="00AC1610" w:rsidRDefault="00E96783" w:rsidP="00A239C2">
      <w:pPr>
        <w:spacing w:line="240" w:lineRule="auto"/>
        <w:rPr>
          <w:rFonts w:ascii="Arial" w:hAnsi="Arial" w:cs="Arial"/>
          <w:sz w:val="20"/>
          <w:szCs w:val="20"/>
        </w:rPr>
      </w:pPr>
    </w:p>
    <w:p w:rsidR="00E96783" w:rsidRPr="00AC1610" w:rsidRDefault="00E96783" w:rsidP="00A239C2">
      <w:pPr>
        <w:spacing w:line="240" w:lineRule="auto"/>
        <w:rPr>
          <w:rFonts w:ascii="Arial" w:hAnsi="Arial" w:cs="Arial"/>
          <w:sz w:val="20"/>
          <w:szCs w:val="20"/>
        </w:rPr>
      </w:pPr>
      <w:r w:rsidRPr="00AC1610">
        <w:rPr>
          <w:rFonts w:ascii="Arial" w:hAnsi="Arial" w:cs="Arial"/>
          <w:sz w:val="20"/>
          <w:szCs w:val="20"/>
        </w:rPr>
        <w:t>Кинжал поэзии! Кровавый молний свет,</w:t>
      </w:r>
    </w:p>
    <w:p w:rsidR="00E96783" w:rsidRPr="00AC1610" w:rsidRDefault="00E96783" w:rsidP="00A239C2">
      <w:pPr>
        <w:spacing w:line="240" w:lineRule="auto"/>
        <w:rPr>
          <w:rFonts w:ascii="Arial" w:hAnsi="Arial" w:cs="Arial"/>
          <w:sz w:val="20"/>
          <w:szCs w:val="20"/>
        </w:rPr>
      </w:pPr>
      <w:r w:rsidRPr="00AC1610">
        <w:rPr>
          <w:rFonts w:ascii="Arial" w:hAnsi="Arial" w:cs="Arial"/>
          <w:sz w:val="20"/>
          <w:szCs w:val="20"/>
        </w:rPr>
        <w:t>Как прежде, пробежал по этой верной стали,</w:t>
      </w:r>
    </w:p>
    <w:p w:rsidR="00E96783" w:rsidRPr="00AC1610" w:rsidRDefault="00E96783" w:rsidP="00A239C2">
      <w:pPr>
        <w:spacing w:line="240" w:lineRule="auto"/>
        <w:rPr>
          <w:rFonts w:ascii="Arial" w:hAnsi="Arial" w:cs="Arial"/>
          <w:sz w:val="20"/>
          <w:szCs w:val="20"/>
        </w:rPr>
      </w:pPr>
      <w:r w:rsidRPr="00AC1610">
        <w:rPr>
          <w:rFonts w:ascii="Arial" w:hAnsi="Arial" w:cs="Arial"/>
          <w:sz w:val="20"/>
          <w:szCs w:val="20"/>
        </w:rPr>
        <w:t>И снова я с людьми, - затем, что я поэт.</w:t>
      </w:r>
    </w:p>
    <w:p w:rsidR="00E96783" w:rsidRDefault="00E96783" w:rsidP="00A239C2">
      <w:pPr>
        <w:spacing w:line="240" w:lineRule="auto"/>
        <w:rPr>
          <w:rFonts w:ascii="Arial" w:hAnsi="Arial" w:cs="Arial"/>
          <w:sz w:val="20"/>
          <w:szCs w:val="20"/>
        </w:rPr>
      </w:pPr>
      <w:r w:rsidRPr="00AC1610">
        <w:rPr>
          <w:rFonts w:ascii="Arial" w:hAnsi="Arial" w:cs="Arial"/>
          <w:sz w:val="20"/>
          <w:szCs w:val="20"/>
        </w:rPr>
        <w:t>Затем, чтоб молнии сверкали.</w:t>
      </w:r>
    </w:p>
    <w:p w:rsidR="00E96783" w:rsidRDefault="00E96783" w:rsidP="00A239C2">
      <w:pPr>
        <w:spacing w:line="240" w:lineRule="auto"/>
        <w:rPr>
          <w:rFonts w:ascii="Arial" w:hAnsi="Arial" w:cs="Arial"/>
          <w:sz w:val="20"/>
          <w:szCs w:val="20"/>
        </w:rPr>
      </w:pPr>
    </w:p>
    <w:p w:rsidR="00E96783" w:rsidRDefault="00E96783" w:rsidP="00A239C2">
      <w:pPr>
        <w:spacing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«Юному поэту»</w:t>
      </w:r>
    </w:p>
    <w:p w:rsidR="00E96783" w:rsidRDefault="00E96783" w:rsidP="00A239C2">
      <w:pPr>
        <w:spacing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Юноша бледный со взором горящим,</w:t>
      </w:r>
    </w:p>
    <w:p w:rsidR="00E96783" w:rsidRDefault="00E96783" w:rsidP="00A239C2">
      <w:pPr>
        <w:spacing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Ныне даю я тебе три завета</w:t>
      </w:r>
    </w:p>
    <w:p w:rsidR="00E96783" w:rsidRDefault="00E96783" w:rsidP="00A239C2">
      <w:pPr>
        <w:spacing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Первый прими: не живи настоящим,</w:t>
      </w:r>
    </w:p>
    <w:p w:rsidR="00E96783" w:rsidRDefault="00E96783" w:rsidP="00A239C2">
      <w:pPr>
        <w:spacing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Только грядущее – область поэта.</w:t>
      </w:r>
    </w:p>
    <w:p w:rsidR="00E96783" w:rsidRDefault="00E96783" w:rsidP="00A239C2">
      <w:pPr>
        <w:spacing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Помни второй: никому не сочувствуй,</w:t>
      </w:r>
    </w:p>
    <w:p w:rsidR="00E96783" w:rsidRDefault="00E96783" w:rsidP="00A239C2">
      <w:pPr>
        <w:spacing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Сам же себя полюби беспредельно.</w:t>
      </w:r>
    </w:p>
    <w:p w:rsidR="00E96783" w:rsidRDefault="00E96783" w:rsidP="00A239C2">
      <w:pPr>
        <w:spacing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Третий храни: поклоняйся искусству,</w:t>
      </w:r>
    </w:p>
    <w:p w:rsidR="00E96783" w:rsidRDefault="00E96783" w:rsidP="00A239C2">
      <w:pPr>
        <w:spacing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Только ему, безраздумно, бесцельно.</w:t>
      </w:r>
    </w:p>
    <w:p w:rsidR="00E96783" w:rsidRDefault="00E96783" w:rsidP="00A239C2">
      <w:pPr>
        <w:spacing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Юноша бледный со взором смущенным!</w:t>
      </w:r>
    </w:p>
    <w:p w:rsidR="00E96783" w:rsidRDefault="00E96783" w:rsidP="00A239C2">
      <w:pPr>
        <w:spacing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Если ты примешь моих три завета,</w:t>
      </w:r>
    </w:p>
    <w:p w:rsidR="00E96783" w:rsidRDefault="00E96783" w:rsidP="00A239C2">
      <w:pPr>
        <w:spacing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Молча паду я бойцом побежденным,</w:t>
      </w:r>
    </w:p>
    <w:p w:rsidR="00E96783" w:rsidRDefault="00E96783" w:rsidP="00A239C2">
      <w:pPr>
        <w:spacing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Зная, что в мире оставлю поэта.</w:t>
      </w:r>
    </w:p>
    <w:p w:rsidR="00E96783" w:rsidRDefault="00E96783" w:rsidP="00A239C2">
      <w:pPr>
        <w:spacing w:line="240" w:lineRule="auto"/>
        <w:rPr>
          <w:rFonts w:ascii="Arial" w:hAnsi="Arial" w:cs="Arial"/>
          <w:sz w:val="20"/>
          <w:szCs w:val="20"/>
        </w:rPr>
      </w:pPr>
    </w:p>
    <w:p w:rsidR="00E96783" w:rsidRDefault="00E96783" w:rsidP="00A239C2">
      <w:pPr>
        <w:spacing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«Сухие листья»</w:t>
      </w:r>
    </w:p>
    <w:p w:rsidR="00E96783" w:rsidRDefault="00E96783" w:rsidP="00A239C2">
      <w:pPr>
        <w:spacing w:line="240" w:lineRule="auto"/>
        <w:rPr>
          <w:rFonts w:ascii="Arial" w:hAnsi="Arial" w:cs="Arial"/>
          <w:sz w:val="20"/>
          <w:szCs w:val="20"/>
        </w:rPr>
      </w:pPr>
    </w:p>
    <w:p w:rsidR="00E96783" w:rsidRDefault="00E96783" w:rsidP="00A239C2">
      <w:pPr>
        <w:spacing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Сухие листья, сухие листья,</w:t>
      </w:r>
    </w:p>
    <w:p w:rsidR="00E96783" w:rsidRDefault="00E96783" w:rsidP="00A239C2">
      <w:pPr>
        <w:spacing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Сухие листья, сухие листья,</w:t>
      </w:r>
    </w:p>
    <w:p w:rsidR="00E96783" w:rsidRDefault="00E96783" w:rsidP="00A239C2">
      <w:pPr>
        <w:spacing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Под тусклым ветром кружат, шуршат,</w:t>
      </w:r>
    </w:p>
    <w:p w:rsidR="00E96783" w:rsidRDefault="00E96783" w:rsidP="00A239C2">
      <w:pPr>
        <w:spacing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Сухие листья, сухие листья,</w:t>
      </w:r>
    </w:p>
    <w:p w:rsidR="00E96783" w:rsidRDefault="00E96783" w:rsidP="00A239C2">
      <w:pPr>
        <w:spacing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Кружась, что шепчут, что говорят?</w:t>
      </w:r>
    </w:p>
    <w:p w:rsidR="00E96783" w:rsidRDefault="00E96783" w:rsidP="00A239C2">
      <w:pPr>
        <w:spacing w:line="240" w:lineRule="auto"/>
        <w:rPr>
          <w:rFonts w:ascii="Arial" w:hAnsi="Arial" w:cs="Arial"/>
          <w:sz w:val="20"/>
          <w:szCs w:val="20"/>
        </w:rPr>
      </w:pPr>
    </w:p>
    <w:p w:rsidR="00E96783" w:rsidRDefault="00E96783" w:rsidP="00A239C2">
      <w:pPr>
        <w:spacing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Трепещут сучья под тусклым ветром,</w:t>
      </w:r>
    </w:p>
    <w:p w:rsidR="00E96783" w:rsidRDefault="00E96783" w:rsidP="00A239C2">
      <w:pPr>
        <w:spacing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Сухие листья под тусклым ветром,</w:t>
      </w:r>
    </w:p>
    <w:p w:rsidR="00E96783" w:rsidRDefault="00E96783" w:rsidP="00A239C2">
      <w:pPr>
        <w:spacing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Что говорят нам, что шепчут, что?</w:t>
      </w:r>
    </w:p>
    <w:p w:rsidR="00E96783" w:rsidRDefault="00E96783" w:rsidP="00A239C2">
      <w:pPr>
        <w:spacing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Трепещут листья, под тусклым ветром,</w:t>
      </w:r>
    </w:p>
    <w:p w:rsidR="00E96783" w:rsidRDefault="00E96783" w:rsidP="00A239C2">
      <w:pPr>
        <w:spacing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Лепечут листья, под тусклым ветром,</w:t>
      </w:r>
    </w:p>
    <w:p w:rsidR="00E96783" w:rsidRDefault="00E96783" w:rsidP="00A239C2">
      <w:pPr>
        <w:spacing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Но слов не понял никто, никто!</w:t>
      </w:r>
    </w:p>
    <w:p w:rsidR="00E96783" w:rsidRDefault="00E96783" w:rsidP="00A239C2">
      <w:pPr>
        <w:spacing w:line="240" w:lineRule="auto"/>
        <w:rPr>
          <w:rFonts w:ascii="Arial" w:hAnsi="Arial" w:cs="Arial"/>
          <w:sz w:val="20"/>
          <w:szCs w:val="20"/>
        </w:rPr>
      </w:pPr>
    </w:p>
    <w:p w:rsidR="00E96783" w:rsidRDefault="00E96783" w:rsidP="00A239C2">
      <w:pPr>
        <w:spacing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Меж черных сучье синее небо,</w:t>
      </w:r>
    </w:p>
    <w:p w:rsidR="00E96783" w:rsidRDefault="00E96783" w:rsidP="00A239C2">
      <w:pPr>
        <w:spacing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Так странно нежно синеет небо,</w:t>
      </w:r>
    </w:p>
    <w:p w:rsidR="00E96783" w:rsidRDefault="00E96783" w:rsidP="00A239C2">
      <w:pPr>
        <w:spacing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Так странно нежно прозрачна даль.</w:t>
      </w:r>
    </w:p>
    <w:p w:rsidR="00E96783" w:rsidRDefault="00E96783" w:rsidP="00A239C2">
      <w:pPr>
        <w:spacing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Меж голых сучьев прозрачно небо,</w:t>
      </w:r>
    </w:p>
    <w:p w:rsidR="00E96783" w:rsidRDefault="00E96783" w:rsidP="00A239C2">
      <w:pPr>
        <w:spacing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Над черным прахом синеет небо,</w:t>
      </w:r>
    </w:p>
    <w:p w:rsidR="00E96783" w:rsidRDefault="00E96783" w:rsidP="00A239C2">
      <w:pPr>
        <w:spacing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Как бедно небу земли не жаль.</w:t>
      </w:r>
    </w:p>
    <w:p w:rsidR="00E96783" w:rsidRDefault="00E96783" w:rsidP="00A239C2">
      <w:pPr>
        <w:spacing w:line="240" w:lineRule="auto"/>
        <w:rPr>
          <w:rFonts w:ascii="Arial" w:hAnsi="Arial" w:cs="Arial"/>
          <w:sz w:val="20"/>
          <w:szCs w:val="20"/>
        </w:rPr>
      </w:pPr>
    </w:p>
    <w:p w:rsidR="00E96783" w:rsidRDefault="00E96783" w:rsidP="00A239C2">
      <w:pPr>
        <w:spacing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Сухие листья шуршат о смерти:</w:t>
      </w:r>
    </w:p>
    <w:p w:rsidR="00E96783" w:rsidRDefault="00E96783" w:rsidP="00A239C2">
      <w:pPr>
        <w:spacing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Кружась под ветром, шуршат о смерти:</w:t>
      </w:r>
    </w:p>
    <w:p w:rsidR="00E96783" w:rsidRDefault="00E96783" w:rsidP="00A239C2">
      <w:pPr>
        <w:spacing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Они блестели, им время тлеть.</w:t>
      </w:r>
    </w:p>
    <w:p w:rsidR="00E96783" w:rsidRDefault="00E96783" w:rsidP="00A239C2">
      <w:pPr>
        <w:spacing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Прозрачно небо. Шуршат о смерти</w:t>
      </w:r>
    </w:p>
    <w:p w:rsidR="00E96783" w:rsidRDefault="00E96783" w:rsidP="00A239C2">
      <w:pPr>
        <w:spacing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Сухие листья, - чтоб после смерти</w:t>
      </w:r>
    </w:p>
    <w:p w:rsidR="00E96783" w:rsidRDefault="00E96783" w:rsidP="00A239C2">
      <w:pPr>
        <w:spacing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В цветах весенних опять блестеть!</w:t>
      </w:r>
    </w:p>
    <w:p w:rsidR="00E96783" w:rsidRDefault="00E96783" w:rsidP="00A239C2">
      <w:pPr>
        <w:spacing w:line="240" w:lineRule="auto"/>
        <w:rPr>
          <w:rFonts w:ascii="Arial" w:hAnsi="Arial" w:cs="Arial"/>
          <w:sz w:val="20"/>
          <w:szCs w:val="20"/>
        </w:rPr>
      </w:pPr>
    </w:p>
    <w:p w:rsidR="00E96783" w:rsidRDefault="00E96783" w:rsidP="00A239C2">
      <w:pPr>
        <w:spacing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«Сонет к форме»</w:t>
      </w:r>
    </w:p>
    <w:p w:rsidR="00E96783" w:rsidRDefault="00E96783" w:rsidP="00A239C2">
      <w:pPr>
        <w:spacing w:line="240" w:lineRule="auto"/>
        <w:rPr>
          <w:rFonts w:ascii="Arial" w:hAnsi="Arial" w:cs="Arial"/>
          <w:sz w:val="20"/>
          <w:szCs w:val="20"/>
        </w:rPr>
      </w:pPr>
    </w:p>
    <w:p w:rsidR="00E96783" w:rsidRDefault="00E96783" w:rsidP="00A239C2">
      <w:pPr>
        <w:spacing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Есть тонкие, властительные связи</w:t>
      </w:r>
    </w:p>
    <w:p w:rsidR="00E96783" w:rsidRDefault="00E96783" w:rsidP="00A239C2">
      <w:pPr>
        <w:spacing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Меж контуром и запахом цветка.</w:t>
      </w:r>
    </w:p>
    <w:p w:rsidR="00E96783" w:rsidRDefault="00E96783" w:rsidP="00A239C2">
      <w:pPr>
        <w:spacing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Так бриллиант не виден нам пока</w:t>
      </w:r>
    </w:p>
    <w:p w:rsidR="00E96783" w:rsidRDefault="00E96783" w:rsidP="00A239C2">
      <w:pPr>
        <w:spacing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Под гранями не оживет в алмазе.</w:t>
      </w:r>
    </w:p>
    <w:p w:rsidR="00E96783" w:rsidRDefault="00E96783" w:rsidP="00A239C2">
      <w:pPr>
        <w:spacing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Так образы изменчивых фантазий,</w:t>
      </w:r>
    </w:p>
    <w:p w:rsidR="00E96783" w:rsidRDefault="00E96783" w:rsidP="00A239C2">
      <w:pPr>
        <w:spacing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Бегущие, как в небе облака,</w:t>
      </w:r>
    </w:p>
    <w:p w:rsidR="00E96783" w:rsidRDefault="00E96783" w:rsidP="00A239C2">
      <w:pPr>
        <w:spacing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Окаменев, живут потом века</w:t>
      </w:r>
    </w:p>
    <w:p w:rsidR="00E96783" w:rsidRDefault="00E96783" w:rsidP="00A239C2">
      <w:pPr>
        <w:spacing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В отточенной и завершенной фразе.</w:t>
      </w:r>
    </w:p>
    <w:p w:rsidR="00E96783" w:rsidRDefault="00E96783" w:rsidP="00A239C2">
      <w:pPr>
        <w:spacing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И я хочу, чтоб все мои мечты,</w:t>
      </w:r>
    </w:p>
    <w:p w:rsidR="00E96783" w:rsidRDefault="00E96783" w:rsidP="00A239C2">
      <w:pPr>
        <w:spacing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Дошедшие до слова и до света,</w:t>
      </w:r>
    </w:p>
    <w:p w:rsidR="00E96783" w:rsidRDefault="00E96783" w:rsidP="00A239C2">
      <w:pPr>
        <w:spacing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Нашли себе желанные черты.</w:t>
      </w:r>
    </w:p>
    <w:p w:rsidR="00E96783" w:rsidRDefault="00E96783" w:rsidP="00A239C2">
      <w:pPr>
        <w:spacing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Пускай, мой друг, разрезав том поэта,</w:t>
      </w:r>
    </w:p>
    <w:p w:rsidR="00E96783" w:rsidRDefault="00E96783" w:rsidP="00A239C2">
      <w:pPr>
        <w:spacing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Упьется в нем и стройностью сонета,</w:t>
      </w:r>
    </w:p>
    <w:p w:rsidR="00E96783" w:rsidRDefault="00E96783" w:rsidP="00A239C2">
      <w:pPr>
        <w:spacing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И буквами спокойной красоты!</w:t>
      </w:r>
    </w:p>
    <w:p w:rsidR="00E96783" w:rsidRDefault="00E96783" w:rsidP="00A239C2">
      <w:pPr>
        <w:spacing w:line="240" w:lineRule="auto"/>
        <w:rPr>
          <w:rFonts w:ascii="Arial" w:hAnsi="Arial" w:cs="Arial"/>
          <w:sz w:val="20"/>
          <w:szCs w:val="20"/>
        </w:rPr>
      </w:pPr>
    </w:p>
    <w:p w:rsidR="00E96783" w:rsidRPr="00AC1610" w:rsidRDefault="00E96783" w:rsidP="00A239C2">
      <w:pPr>
        <w:spacing w:line="240" w:lineRule="auto"/>
        <w:rPr>
          <w:rFonts w:ascii="Arial" w:hAnsi="Arial" w:cs="Arial"/>
          <w:sz w:val="20"/>
          <w:szCs w:val="20"/>
        </w:rPr>
      </w:pPr>
    </w:p>
    <w:sectPr w:rsidR="00E96783" w:rsidRPr="00AC1610" w:rsidSect="00AC1610">
      <w:pgSz w:w="11906" w:h="16838" w:code="9"/>
      <w:pgMar w:top="720" w:right="720" w:bottom="720" w:left="720" w:header="709" w:footer="709" w:gutter="0"/>
      <w:cols w:num="2"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stylePaneFormatFilter w:val="1024"/>
  <w:defaultTabStop w:val="708"/>
  <w:drawingGridHorizontalSpacing w:val="110"/>
  <w:displayHorizontalDrawingGridEvery w:val="2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86D7C"/>
    <w:rsid w:val="00000005"/>
    <w:rsid w:val="00000699"/>
    <w:rsid w:val="00001EBA"/>
    <w:rsid w:val="0000283E"/>
    <w:rsid w:val="00012864"/>
    <w:rsid w:val="00016124"/>
    <w:rsid w:val="00027762"/>
    <w:rsid w:val="000423F4"/>
    <w:rsid w:val="00044BF7"/>
    <w:rsid w:val="00054ADC"/>
    <w:rsid w:val="00055401"/>
    <w:rsid w:val="00063249"/>
    <w:rsid w:val="00071AC7"/>
    <w:rsid w:val="0007329C"/>
    <w:rsid w:val="0008432E"/>
    <w:rsid w:val="00084520"/>
    <w:rsid w:val="000867E7"/>
    <w:rsid w:val="00090EBE"/>
    <w:rsid w:val="00092BB8"/>
    <w:rsid w:val="000932BE"/>
    <w:rsid w:val="000A1C34"/>
    <w:rsid w:val="000A5EF8"/>
    <w:rsid w:val="000B05B8"/>
    <w:rsid w:val="000B4477"/>
    <w:rsid w:val="000B6B81"/>
    <w:rsid w:val="000C2D24"/>
    <w:rsid w:val="000C5B40"/>
    <w:rsid w:val="000C60B2"/>
    <w:rsid w:val="000D2342"/>
    <w:rsid w:val="000D2758"/>
    <w:rsid w:val="000D2D36"/>
    <w:rsid w:val="000D44BC"/>
    <w:rsid w:val="000D50B2"/>
    <w:rsid w:val="000D60B1"/>
    <w:rsid w:val="000E46A1"/>
    <w:rsid w:val="000F1E84"/>
    <w:rsid w:val="000F2219"/>
    <w:rsid w:val="000F506D"/>
    <w:rsid w:val="00102DA0"/>
    <w:rsid w:val="0010665C"/>
    <w:rsid w:val="00107191"/>
    <w:rsid w:val="0010742A"/>
    <w:rsid w:val="00117224"/>
    <w:rsid w:val="00117830"/>
    <w:rsid w:val="00117C87"/>
    <w:rsid w:val="00121D65"/>
    <w:rsid w:val="001277F6"/>
    <w:rsid w:val="00141308"/>
    <w:rsid w:val="0014791C"/>
    <w:rsid w:val="00147AF0"/>
    <w:rsid w:val="00151461"/>
    <w:rsid w:val="001553B0"/>
    <w:rsid w:val="00162E13"/>
    <w:rsid w:val="00164D4A"/>
    <w:rsid w:val="0017605B"/>
    <w:rsid w:val="00176994"/>
    <w:rsid w:val="001805AF"/>
    <w:rsid w:val="001841CE"/>
    <w:rsid w:val="00186D7C"/>
    <w:rsid w:val="00187EFC"/>
    <w:rsid w:val="00192D65"/>
    <w:rsid w:val="00193B0E"/>
    <w:rsid w:val="00194A9C"/>
    <w:rsid w:val="001A1467"/>
    <w:rsid w:val="001A32CA"/>
    <w:rsid w:val="001A461B"/>
    <w:rsid w:val="001A472B"/>
    <w:rsid w:val="001A56B4"/>
    <w:rsid w:val="001A7D05"/>
    <w:rsid w:val="001A7F29"/>
    <w:rsid w:val="001B0EDF"/>
    <w:rsid w:val="001B1DB0"/>
    <w:rsid w:val="001B3E6B"/>
    <w:rsid w:val="001B7B89"/>
    <w:rsid w:val="001C66A6"/>
    <w:rsid w:val="001D0C48"/>
    <w:rsid w:val="001E1DB8"/>
    <w:rsid w:val="001E3683"/>
    <w:rsid w:val="001E4DE2"/>
    <w:rsid w:val="001E54C2"/>
    <w:rsid w:val="001E5D2E"/>
    <w:rsid w:val="001E7B6B"/>
    <w:rsid w:val="001F1AA1"/>
    <w:rsid w:val="001F6818"/>
    <w:rsid w:val="00202018"/>
    <w:rsid w:val="002034A2"/>
    <w:rsid w:val="0020388A"/>
    <w:rsid w:val="00203FBD"/>
    <w:rsid w:val="00204746"/>
    <w:rsid w:val="002059CC"/>
    <w:rsid w:val="002107C3"/>
    <w:rsid w:val="00213CFC"/>
    <w:rsid w:val="002243D3"/>
    <w:rsid w:val="0023310A"/>
    <w:rsid w:val="00236C33"/>
    <w:rsid w:val="00245585"/>
    <w:rsid w:val="00245623"/>
    <w:rsid w:val="00245646"/>
    <w:rsid w:val="002461B5"/>
    <w:rsid w:val="00256CA5"/>
    <w:rsid w:val="00265248"/>
    <w:rsid w:val="00266F05"/>
    <w:rsid w:val="002670BA"/>
    <w:rsid w:val="00271343"/>
    <w:rsid w:val="00272BE0"/>
    <w:rsid w:val="0027578F"/>
    <w:rsid w:val="0027644D"/>
    <w:rsid w:val="00281F2A"/>
    <w:rsid w:val="0028321C"/>
    <w:rsid w:val="00285FC1"/>
    <w:rsid w:val="002863D1"/>
    <w:rsid w:val="00291EBF"/>
    <w:rsid w:val="00293D91"/>
    <w:rsid w:val="002A60A0"/>
    <w:rsid w:val="002C3FB0"/>
    <w:rsid w:val="002C49E8"/>
    <w:rsid w:val="002D17E7"/>
    <w:rsid w:val="002D2445"/>
    <w:rsid w:val="002D5FE5"/>
    <w:rsid w:val="002E1886"/>
    <w:rsid w:val="002E450E"/>
    <w:rsid w:val="002E719C"/>
    <w:rsid w:val="002F60AB"/>
    <w:rsid w:val="0031045D"/>
    <w:rsid w:val="0031360C"/>
    <w:rsid w:val="00314181"/>
    <w:rsid w:val="00324EF5"/>
    <w:rsid w:val="00330CDB"/>
    <w:rsid w:val="00333939"/>
    <w:rsid w:val="0033424D"/>
    <w:rsid w:val="00340DC1"/>
    <w:rsid w:val="00341B55"/>
    <w:rsid w:val="003452D8"/>
    <w:rsid w:val="00345829"/>
    <w:rsid w:val="003466B4"/>
    <w:rsid w:val="00347E74"/>
    <w:rsid w:val="0035599E"/>
    <w:rsid w:val="00355A99"/>
    <w:rsid w:val="00361611"/>
    <w:rsid w:val="00361DE0"/>
    <w:rsid w:val="00371D78"/>
    <w:rsid w:val="00372DC9"/>
    <w:rsid w:val="00376A27"/>
    <w:rsid w:val="003815A1"/>
    <w:rsid w:val="00384187"/>
    <w:rsid w:val="00387B49"/>
    <w:rsid w:val="003910AE"/>
    <w:rsid w:val="003A520C"/>
    <w:rsid w:val="003B2F71"/>
    <w:rsid w:val="003B3542"/>
    <w:rsid w:val="003C68A7"/>
    <w:rsid w:val="003C7873"/>
    <w:rsid w:val="003D2C5A"/>
    <w:rsid w:val="003F0F04"/>
    <w:rsid w:val="003F25C8"/>
    <w:rsid w:val="003F5ED6"/>
    <w:rsid w:val="003F6882"/>
    <w:rsid w:val="003F7DB2"/>
    <w:rsid w:val="00403884"/>
    <w:rsid w:val="004062A5"/>
    <w:rsid w:val="004069C6"/>
    <w:rsid w:val="0041066C"/>
    <w:rsid w:val="00415B05"/>
    <w:rsid w:val="004161D6"/>
    <w:rsid w:val="00420440"/>
    <w:rsid w:val="00436E38"/>
    <w:rsid w:val="0045273E"/>
    <w:rsid w:val="00456CF6"/>
    <w:rsid w:val="004630C9"/>
    <w:rsid w:val="00467934"/>
    <w:rsid w:val="00470872"/>
    <w:rsid w:val="00472C43"/>
    <w:rsid w:val="0047363A"/>
    <w:rsid w:val="00475FAD"/>
    <w:rsid w:val="00480440"/>
    <w:rsid w:val="00481C63"/>
    <w:rsid w:val="0048331B"/>
    <w:rsid w:val="00490E6A"/>
    <w:rsid w:val="0049471B"/>
    <w:rsid w:val="004968B2"/>
    <w:rsid w:val="004A1875"/>
    <w:rsid w:val="004A3A54"/>
    <w:rsid w:val="004A4B47"/>
    <w:rsid w:val="004B092F"/>
    <w:rsid w:val="004B6106"/>
    <w:rsid w:val="004C296C"/>
    <w:rsid w:val="004C4461"/>
    <w:rsid w:val="004C7CFB"/>
    <w:rsid w:val="004D012C"/>
    <w:rsid w:val="004D3BFC"/>
    <w:rsid w:val="004D7DD2"/>
    <w:rsid w:val="004E01E2"/>
    <w:rsid w:val="004E2915"/>
    <w:rsid w:val="004E3511"/>
    <w:rsid w:val="004E6930"/>
    <w:rsid w:val="004E69EA"/>
    <w:rsid w:val="004F0FF9"/>
    <w:rsid w:val="004F18BE"/>
    <w:rsid w:val="005000DA"/>
    <w:rsid w:val="0050241B"/>
    <w:rsid w:val="005025E7"/>
    <w:rsid w:val="00507D71"/>
    <w:rsid w:val="00515FBE"/>
    <w:rsid w:val="005276C0"/>
    <w:rsid w:val="00530CA4"/>
    <w:rsid w:val="005317FB"/>
    <w:rsid w:val="00531A73"/>
    <w:rsid w:val="00531E45"/>
    <w:rsid w:val="005412BF"/>
    <w:rsid w:val="00544A2B"/>
    <w:rsid w:val="005476F5"/>
    <w:rsid w:val="00552862"/>
    <w:rsid w:val="00552FD7"/>
    <w:rsid w:val="00556F97"/>
    <w:rsid w:val="005574A9"/>
    <w:rsid w:val="0056111C"/>
    <w:rsid w:val="00564AAB"/>
    <w:rsid w:val="00574758"/>
    <w:rsid w:val="00592605"/>
    <w:rsid w:val="0059629F"/>
    <w:rsid w:val="005B0287"/>
    <w:rsid w:val="005B7838"/>
    <w:rsid w:val="005B7A1E"/>
    <w:rsid w:val="005C2445"/>
    <w:rsid w:val="005C287C"/>
    <w:rsid w:val="005D0AE9"/>
    <w:rsid w:val="005D799B"/>
    <w:rsid w:val="005D7AC6"/>
    <w:rsid w:val="005E0AC1"/>
    <w:rsid w:val="005E2FD0"/>
    <w:rsid w:val="005E4D30"/>
    <w:rsid w:val="005F1ED2"/>
    <w:rsid w:val="005F4080"/>
    <w:rsid w:val="006069E9"/>
    <w:rsid w:val="00607A44"/>
    <w:rsid w:val="006126DC"/>
    <w:rsid w:val="00615463"/>
    <w:rsid w:val="00615E6D"/>
    <w:rsid w:val="006166EF"/>
    <w:rsid w:val="00617CE1"/>
    <w:rsid w:val="00623139"/>
    <w:rsid w:val="006349D4"/>
    <w:rsid w:val="00640554"/>
    <w:rsid w:val="00640C9D"/>
    <w:rsid w:val="0064307B"/>
    <w:rsid w:val="00644ACE"/>
    <w:rsid w:val="006513E0"/>
    <w:rsid w:val="00664C1B"/>
    <w:rsid w:val="00665A94"/>
    <w:rsid w:val="006674FD"/>
    <w:rsid w:val="00667A0B"/>
    <w:rsid w:val="006755B1"/>
    <w:rsid w:val="00675BB4"/>
    <w:rsid w:val="0067647D"/>
    <w:rsid w:val="00681183"/>
    <w:rsid w:val="00682B4E"/>
    <w:rsid w:val="00685088"/>
    <w:rsid w:val="0068569F"/>
    <w:rsid w:val="006917A6"/>
    <w:rsid w:val="00692C19"/>
    <w:rsid w:val="006932F2"/>
    <w:rsid w:val="00695F37"/>
    <w:rsid w:val="00696DAD"/>
    <w:rsid w:val="006A1651"/>
    <w:rsid w:val="006A2365"/>
    <w:rsid w:val="006A28EE"/>
    <w:rsid w:val="006A6DAE"/>
    <w:rsid w:val="006B0E88"/>
    <w:rsid w:val="006B19EB"/>
    <w:rsid w:val="006B283F"/>
    <w:rsid w:val="006B3A08"/>
    <w:rsid w:val="006B53E7"/>
    <w:rsid w:val="006B691B"/>
    <w:rsid w:val="006B74B4"/>
    <w:rsid w:val="006C00E8"/>
    <w:rsid w:val="006C6C97"/>
    <w:rsid w:val="006C7126"/>
    <w:rsid w:val="006D2013"/>
    <w:rsid w:val="006D3B2C"/>
    <w:rsid w:val="006D4E18"/>
    <w:rsid w:val="006E163B"/>
    <w:rsid w:val="006E7095"/>
    <w:rsid w:val="006F1771"/>
    <w:rsid w:val="006F3818"/>
    <w:rsid w:val="007001D2"/>
    <w:rsid w:val="00703BDE"/>
    <w:rsid w:val="00710D5A"/>
    <w:rsid w:val="0071451A"/>
    <w:rsid w:val="00715CFC"/>
    <w:rsid w:val="0071642B"/>
    <w:rsid w:val="00722E41"/>
    <w:rsid w:val="00723C16"/>
    <w:rsid w:val="00732565"/>
    <w:rsid w:val="00735C46"/>
    <w:rsid w:val="00735E9E"/>
    <w:rsid w:val="007433D5"/>
    <w:rsid w:val="0075040C"/>
    <w:rsid w:val="00754599"/>
    <w:rsid w:val="007674B9"/>
    <w:rsid w:val="0077206A"/>
    <w:rsid w:val="00772A6C"/>
    <w:rsid w:val="00774D1B"/>
    <w:rsid w:val="00775028"/>
    <w:rsid w:val="00780E79"/>
    <w:rsid w:val="00781088"/>
    <w:rsid w:val="007826BF"/>
    <w:rsid w:val="0078449B"/>
    <w:rsid w:val="00784FFC"/>
    <w:rsid w:val="00790EEE"/>
    <w:rsid w:val="00793AD2"/>
    <w:rsid w:val="00796CEF"/>
    <w:rsid w:val="007A0B4B"/>
    <w:rsid w:val="007A1BE1"/>
    <w:rsid w:val="007A6607"/>
    <w:rsid w:val="007B0DDA"/>
    <w:rsid w:val="007B44C8"/>
    <w:rsid w:val="007C5899"/>
    <w:rsid w:val="007C7672"/>
    <w:rsid w:val="007D37AE"/>
    <w:rsid w:val="007D654A"/>
    <w:rsid w:val="007E0220"/>
    <w:rsid w:val="007E6E6C"/>
    <w:rsid w:val="007F732A"/>
    <w:rsid w:val="008056C5"/>
    <w:rsid w:val="00806C15"/>
    <w:rsid w:val="00816F35"/>
    <w:rsid w:val="00823405"/>
    <w:rsid w:val="00824BF6"/>
    <w:rsid w:val="00827B3C"/>
    <w:rsid w:val="00831D53"/>
    <w:rsid w:val="0083467D"/>
    <w:rsid w:val="00837D25"/>
    <w:rsid w:val="008459B0"/>
    <w:rsid w:val="00845DF9"/>
    <w:rsid w:val="00852C28"/>
    <w:rsid w:val="00855218"/>
    <w:rsid w:val="008565EA"/>
    <w:rsid w:val="00857375"/>
    <w:rsid w:val="00861FEB"/>
    <w:rsid w:val="0086322A"/>
    <w:rsid w:val="00863FF1"/>
    <w:rsid w:val="008739DC"/>
    <w:rsid w:val="00873DD8"/>
    <w:rsid w:val="00874A17"/>
    <w:rsid w:val="008802C6"/>
    <w:rsid w:val="00880547"/>
    <w:rsid w:val="008829B8"/>
    <w:rsid w:val="0088494D"/>
    <w:rsid w:val="00892228"/>
    <w:rsid w:val="00895238"/>
    <w:rsid w:val="008A6175"/>
    <w:rsid w:val="008B1A58"/>
    <w:rsid w:val="008B5673"/>
    <w:rsid w:val="008B6241"/>
    <w:rsid w:val="008C20CA"/>
    <w:rsid w:val="008C2650"/>
    <w:rsid w:val="008C3BFD"/>
    <w:rsid w:val="008C7367"/>
    <w:rsid w:val="008D37DC"/>
    <w:rsid w:val="008D39FE"/>
    <w:rsid w:val="008D3CA3"/>
    <w:rsid w:val="008D4FCD"/>
    <w:rsid w:val="008D7F18"/>
    <w:rsid w:val="008E079A"/>
    <w:rsid w:val="008E1D4D"/>
    <w:rsid w:val="008E55D1"/>
    <w:rsid w:val="008F3C45"/>
    <w:rsid w:val="009007A4"/>
    <w:rsid w:val="00903FBE"/>
    <w:rsid w:val="00904C60"/>
    <w:rsid w:val="0090552A"/>
    <w:rsid w:val="0090651A"/>
    <w:rsid w:val="00906B7D"/>
    <w:rsid w:val="00912B42"/>
    <w:rsid w:val="0091369C"/>
    <w:rsid w:val="009169EF"/>
    <w:rsid w:val="00931077"/>
    <w:rsid w:val="00931E46"/>
    <w:rsid w:val="00942B7C"/>
    <w:rsid w:val="00942D04"/>
    <w:rsid w:val="009437FA"/>
    <w:rsid w:val="00943A5E"/>
    <w:rsid w:val="009466F7"/>
    <w:rsid w:val="00952C0C"/>
    <w:rsid w:val="00954FA2"/>
    <w:rsid w:val="00960504"/>
    <w:rsid w:val="0096143C"/>
    <w:rsid w:val="009755D3"/>
    <w:rsid w:val="00976094"/>
    <w:rsid w:val="00977AC5"/>
    <w:rsid w:val="009925AD"/>
    <w:rsid w:val="00995FE7"/>
    <w:rsid w:val="009A0B51"/>
    <w:rsid w:val="009B0BAF"/>
    <w:rsid w:val="009B1843"/>
    <w:rsid w:val="009B3515"/>
    <w:rsid w:val="009B3E83"/>
    <w:rsid w:val="009B4FFC"/>
    <w:rsid w:val="009B54A5"/>
    <w:rsid w:val="009C71A4"/>
    <w:rsid w:val="009D395C"/>
    <w:rsid w:val="009D433B"/>
    <w:rsid w:val="009D55FB"/>
    <w:rsid w:val="009F0C6E"/>
    <w:rsid w:val="009F59AD"/>
    <w:rsid w:val="009F7743"/>
    <w:rsid w:val="009F7D27"/>
    <w:rsid w:val="00A12251"/>
    <w:rsid w:val="00A22170"/>
    <w:rsid w:val="00A239C2"/>
    <w:rsid w:val="00A32E70"/>
    <w:rsid w:val="00A42B78"/>
    <w:rsid w:val="00A435E6"/>
    <w:rsid w:val="00A43836"/>
    <w:rsid w:val="00A45FB2"/>
    <w:rsid w:val="00A51B7F"/>
    <w:rsid w:val="00A52000"/>
    <w:rsid w:val="00A538F5"/>
    <w:rsid w:val="00A624F0"/>
    <w:rsid w:val="00A74037"/>
    <w:rsid w:val="00A747B5"/>
    <w:rsid w:val="00A7750F"/>
    <w:rsid w:val="00A834DE"/>
    <w:rsid w:val="00A84E46"/>
    <w:rsid w:val="00A8760A"/>
    <w:rsid w:val="00A919B2"/>
    <w:rsid w:val="00A9549C"/>
    <w:rsid w:val="00A95B11"/>
    <w:rsid w:val="00A96FCC"/>
    <w:rsid w:val="00AA20DE"/>
    <w:rsid w:val="00AA2788"/>
    <w:rsid w:val="00AA4284"/>
    <w:rsid w:val="00AA4B83"/>
    <w:rsid w:val="00AA724E"/>
    <w:rsid w:val="00AA7615"/>
    <w:rsid w:val="00AA7F8D"/>
    <w:rsid w:val="00AC0306"/>
    <w:rsid w:val="00AC0E80"/>
    <w:rsid w:val="00AC1610"/>
    <w:rsid w:val="00AC2CA2"/>
    <w:rsid w:val="00AC2D74"/>
    <w:rsid w:val="00AC3395"/>
    <w:rsid w:val="00AC558F"/>
    <w:rsid w:val="00AC5734"/>
    <w:rsid w:val="00AD0CC9"/>
    <w:rsid w:val="00AD1D4E"/>
    <w:rsid w:val="00AD4679"/>
    <w:rsid w:val="00AD7C31"/>
    <w:rsid w:val="00AE53CF"/>
    <w:rsid w:val="00AE54CF"/>
    <w:rsid w:val="00AE6E50"/>
    <w:rsid w:val="00AF1D2C"/>
    <w:rsid w:val="00AF2CE5"/>
    <w:rsid w:val="00AF6EFC"/>
    <w:rsid w:val="00B00365"/>
    <w:rsid w:val="00B01618"/>
    <w:rsid w:val="00B04AAE"/>
    <w:rsid w:val="00B10455"/>
    <w:rsid w:val="00B135E8"/>
    <w:rsid w:val="00B14120"/>
    <w:rsid w:val="00B17512"/>
    <w:rsid w:val="00B210F8"/>
    <w:rsid w:val="00B22631"/>
    <w:rsid w:val="00B41DF1"/>
    <w:rsid w:val="00B465F4"/>
    <w:rsid w:val="00B467C8"/>
    <w:rsid w:val="00B47877"/>
    <w:rsid w:val="00B47913"/>
    <w:rsid w:val="00B51058"/>
    <w:rsid w:val="00B60D3A"/>
    <w:rsid w:val="00B65D06"/>
    <w:rsid w:val="00B7143D"/>
    <w:rsid w:val="00B71AFF"/>
    <w:rsid w:val="00B72A13"/>
    <w:rsid w:val="00B768C9"/>
    <w:rsid w:val="00B76C86"/>
    <w:rsid w:val="00B820BC"/>
    <w:rsid w:val="00B83D3A"/>
    <w:rsid w:val="00B964C0"/>
    <w:rsid w:val="00BA553E"/>
    <w:rsid w:val="00BB2579"/>
    <w:rsid w:val="00BB2F88"/>
    <w:rsid w:val="00BC1459"/>
    <w:rsid w:val="00BC1508"/>
    <w:rsid w:val="00BC633D"/>
    <w:rsid w:val="00BC6482"/>
    <w:rsid w:val="00BC7C70"/>
    <w:rsid w:val="00BD0708"/>
    <w:rsid w:val="00BD1B98"/>
    <w:rsid w:val="00BD6070"/>
    <w:rsid w:val="00BD62B6"/>
    <w:rsid w:val="00BE7C84"/>
    <w:rsid w:val="00BF266A"/>
    <w:rsid w:val="00BF42A1"/>
    <w:rsid w:val="00BF5975"/>
    <w:rsid w:val="00C06B3C"/>
    <w:rsid w:val="00C07469"/>
    <w:rsid w:val="00C10CCC"/>
    <w:rsid w:val="00C11268"/>
    <w:rsid w:val="00C1668A"/>
    <w:rsid w:val="00C20B10"/>
    <w:rsid w:val="00C20DA5"/>
    <w:rsid w:val="00C26E50"/>
    <w:rsid w:val="00C3458B"/>
    <w:rsid w:val="00C42006"/>
    <w:rsid w:val="00C42ABA"/>
    <w:rsid w:val="00C42CFB"/>
    <w:rsid w:val="00C54EE5"/>
    <w:rsid w:val="00C67E51"/>
    <w:rsid w:val="00C75412"/>
    <w:rsid w:val="00C75F4A"/>
    <w:rsid w:val="00C767E1"/>
    <w:rsid w:val="00C76AB1"/>
    <w:rsid w:val="00C82FE6"/>
    <w:rsid w:val="00C91799"/>
    <w:rsid w:val="00C93CAC"/>
    <w:rsid w:val="00C941C0"/>
    <w:rsid w:val="00C97692"/>
    <w:rsid w:val="00CA4203"/>
    <w:rsid w:val="00CA57B2"/>
    <w:rsid w:val="00CB10D3"/>
    <w:rsid w:val="00CB1861"/>
    <w:rsid w:val="00CB2A29"/>
    <w:rsid w:val="00CB4444"/>
    <w:rsid w:val="00CB54A4"/>
    <w:rsid w:val="00CC4F55"/>
    <w:rsid w:val="00CC63D0"/>
    <w:rsid w:val="00CD0139"/>
    <w:rsid w:val="00CD0247"/>
    <w:rsid w:val="00CE0C33"/>
    <w:rsid w:val="00CE312C"/>
    <w:rsid w:val="00CE7154"/>
    <w:rsid w:val="00CE7D83"/>
    <w:rsid w:val="00CF0067"/>
    <w:rsid w:val="00CF28A1"/>
    <w:rsid w:val="00CF331C"/>
    <w:rsid w:val="00CF50B8"/>
    <w:rsid w:val="00CF5252"/>
    <w:rsid w:val="00D0334F"/>
    <w:rsid w:val="00D0799F"/>
    <w:rsid w:val="00D15D5F"/>
    <w:rsid w:val="00D1648F"/>
    <w:rsid w:val="00D23690"/>
    <w:rsid w:val="00D316C4"/>
    <w:rsid w:val="00D3324A"/>
    <w:rsid w:val="00D341C0"/>
    <w:rsid w:val="00D343F8"/>
    <w:rsid w:val="00D40E3F"/>
    <w:rsid w:val="00D452E4"/>
    <w:rsid w:val="00D460B9"/>
    <w:rsid w:val="00D52866"/>
    <w:rsid w:val="00D545DE"/>
    <w:rsid w:val="00D557AB"/>
    <w:rsid w:val="00D60C4E"/>
    <w:rsid w:val="00D65DBC"/>
    <w:rsid w:val="00D72DDF"/>
    <w:rsid w:val="00D77AF0"/>
    <w:rsid w:val="00D813EC"/>
    <w:rsid w:val="00D931B2"/>
    <w:rsid w:val="00D97273"/>
    <w:rsid w:val="00DA0AD9"/>
    <w:rsid w:val="00DA72C1"/>
    <w:rsid w:val="00DB3E2D"/>
    <w:rsid w:val="00DB49C3"/>
    <w:rsid w:val="00DB63AA"/>
    <w:rsid w:val="00DB6B00"/>
    <w:rsid w:val="00DB7CA8"/>
    <w:rsid w:val="00DC3A2C"/>
    <w:rsid w:val="00DC64BB"/>
    <w:rsid w:val="00DD107C"/>
    <w:rsid w:val="00DD52F0"/>
    <w:rsid w:val="00DD5809"/>
    <w:rsid w:val="00DD6CD6"/>
    <w:rsid w:val="00DE3C53"/>
    <w:rsid w:val="00DE62E8"/>
    <w:rsid w:val="00DE722C"/>
    <w:rsid w:val="00DF3CC3"/>
    <w:rsid w:val="00DF3DF2"/>
    <w:rsid w:val="00E02266"/>
    <w:rsid w:val="00E05A8A"/>
    <w:rsid w:val="00E05E4E"/>
    <w:rsid w:val="00E11DF1"/>
    <w:rsid w:val="00E17AC0"/>
    <w:rsid w:val="00E20B62"/>
    <w:rsid w:val="00E212CC"/>
    <w:rsid w:val="00E21F92"/>
    <w:rsid w:val="00E24FB2"/>
    <w:rsid w:val="00E35CDC"/>
    <w:rsid w:val="00E400F1"/>
    <w:rsid w:val="00E447C0"/>
    <w:rsid w:val="00E505DA"/>
    <w:rsid w:val="00E50B5A"/>
    <w:rsid w:val="00E50C9C"/>
    <w:rsid w:val="00E51213"/>
    <w:rsid w:val="00E55128"/>
    <w:rsid w:val="00E55C0A"/>
    <w:rsid w:val="00E6286A"/>
    <w:rsid w:val="00E647D5"/>
    <w:rsid w:val="00E66524"/>
    <w:rsid w:val="00E71C95"/>
    <w:rsid w:val="00E80231"/>
    <w:rsid w:val="00E83330"/>
    <w:rsid w:val="00E84ADA"/>
    <w:rsid w:val="00E853AC"/>
    <w:rsid w:val="00E96783"/>
    <w:rsid w:val="00EA5A6A"/>
    <w:rsid w:val="00EA5E72"/>
    <w:rsid w:val="00EB178A"/>
    <w:rsid w:val="00EB2CD4"/>
    <w:rsid w:val="00EB51F4"/>
    <w:rsid w:val="00EB6D07"/>
    <w:rsid w:val="00EC401A"/>
    <w:rsid w:val="00EC503C"/>
    <w:rsid w:val="00ED1CB4"/>
    <w:rsid w:val="00ED4EB0"/>
    <w:rsid w:val="00ED7758"/>
    <w:rsid w:val="00EE1008"/>
    <w:rsid w:val="00EE3DEA"/>
    <w:rsid w:val="00EE6B62"/>
    <w:rsid w:val="00EE6D94"/>
    <w:rsid w:val="00EF21C3"/>
    <w:rsid w:val="00EF69BE"/>
    <w:rsid w:val="00EF6CA0"/>
    <w:rsid w:val="00EF7024"/>
    <w:rsid w:val="00F00882"/>
    <w:rsid w:val="00F0378F"/>
    <w:rsid w:val="00F12EEA"/>
    <w:rsid w:val="00F23591"/>
    <w:rsid w:val="00F248BC"/>
    <w:rsid w:val="00F253D9"/>
    <w:rsid w:val="00F2546B"/>
    <w:rsid w:val="00F26F72"/>
    <w:rsid w:val="00F304B3"/>
    <w:rsid w:val="00F30CB5"/>
    <w:rsid w:val="00F30FB2"/>
    <w:rsid w:val="00F32C1C"/>
    <w:rsid w:val="00F347EB"/>
    <w:rsid w:val="00F42AD8"/>
    <w:rsid w:val="00F45306"/>
    <w:rsid w:val="00F47288"/>
    <w:rsid w:val="00F541F1"/>
    <w:rsid w:val="00F61710"/>
    <w:rsid w:val="00F61F70"/>
    <w:rsid w:val="00F62DC0"/>
    <w:rsid w:val="00F7192F"/>
    <w:rsid w:val="00F74463"/>
    <w:rsid w:val="00F74E46"/>
    <w:rsid w:val="00F83586"/>
    <w:rsid w:val="00F974C5"/>
    <w:rsid w:val="00FA1B6E"/>
    <w:rsid w:val="00FA3D0A"/>
    <w:rsid w:val="00FB335F"/>
    <w:rsid w:val="00FC1634"/>
    <w:rsid w:val="00FC21AE"/>
    <w:rsid w:val="00FC2885"/>
    <w:rsid w:val="00FC7BC4"/>
    <w:rsid w:val="00FD0BB2"/>
    <w:rsid w:val="00FD64CB"/>
    <w:rsid w:val="00FE0F92"/>
    <w:rsid w:val="00FE1876"/>
    <w:rsid w:val="00FE2516"/>
    <w:rsid w:val="00FE41C8"/>
    <w:rsid w:val="00FE71E5"/>
    <w:rsid w:val="00FE794B"/>
    <w:rsid w:val="00FF2CAD"/>
    <w:rsid w:val="00FF35C1"/>
    <w:rsid w:val="00FF70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1799"/>
    <w:pPr>
      <w:spacing w:line="360" w:lineRule="auto"/>
      <w:contextualSpacing/>
    </w:pPr>
    <w:rPr>
      <w:rFonts w:ascii="Times New Roman" w:eastAsia="Times New Roman" w:hAnsi="Times New Roman"/>
      <w:sz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Стиль для курсовой мать её так"/>
    <w:uiPriority w:val="99"/>
    <w:rsid w:val="00C91799"/>
    <w:pPr>
      <w:pageBreakBefore/>
      <w:suppressLineNumbers/>
      <w:suppressAutoHyphens/>
      <w:spacing w:line="360" w:lineRule="auto"/>
      <w:jc w:val="both"/>
    </w:pPr>
    <w:rPr>
      <w:rFonts w:ascii="Times New Roman" w:hAnsi="Times New Roman" w:cs="Courier New"/>
      <w:sz w:val="28"/>
      <w:szCs w:val="21"/>
      <w:lang w:eastAsia="en-US"/>
    </w:rPr>
  </w:style>
  <w:style w:type="paragraph" w:styleId="PlainText">
    <w:name w:val="Plain Text"/>
    <w:basedOn w:val="Normal"/>
    <w:link w:val="PlainTextChar"/>
    <w:uiPriority w:val="99"/>
    <w:semiHidden/>
    <w:rsid w:val="00C91799"/>
    <w:pPr>
      <w:spacing w:line="240" w:lineRule="auto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locked/>
    <w:rsid w:val="00C91799"/>
    <w:rPr>
      <w:rFonts w:ascii="Consolas" w:hAnsi="Consolas" w:cs="Times New Roman"/>
      <w:sz w:val="21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50</TotalTime>
  <Pages>1</Pages>
  <Words>500</Words>
  <Characters>2853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tttt</dc:creator>
  <cp:keywords/>
  <dc:description/>
  <cp:lastModifiedBy>User</cp:lastModifiedBy>
  <cp:revision>3</cp:revision>
  <dcterms:created xsi:type="dcterms:W3CDTF">2010-10-12T18:35:00Z</dcterms:created>
  <dcterms:modified xsi:type="dcterms:W3CDTF">2013-01-30T14:08:00Z</dcterms:modified>
</cp:coreProperties>
</file>